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3A" w:rsidRPr="004770AC" w:rsidRDefault="0086373A" w:rsidP="00E93824">
      <w:pPr>
        <w:ind w:right="49"/>
        <w:rPr>
          <w:b/>
          <w:i/>
          <w:sz w:val="28"/>
          <w:szCs w:val="28"/>
        </w:rPr>
      </w:pPr>
      <w:r>
        <w:t xml:space="preserve">                                                          </w:t>
      </w:r>
      <w:r w:rsidRPr="004770AC">
        <w:rPr>
          <w:b/>
          <w:i/>
          <w:sz w:val="28"/>
          <w:szCs w:val="28"/>
        </w:rPr>
        <w:t>Календарно-тематическое планирование уроков английского языка</w:t>
      </w:r>
    </w:p>
    <w:p w:rsidR="0086373A" w:rsidRPr="004770AC" w:rsidRDefault="0086373A" w:rsidP="000B639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в 9</w:t>
      </w:r>
      <w:r w:rsidRPr="004770AC">
        <w:rPr>
          <w:b/>
          <w:i/>
          <w:sz w:val="28"/>
          <w:szCs w:val="28"/>
        </w:rPr>
        <w:t xml:space="preserve"> классе.</w:t>
      </w:r>
    </w:p>
    <w:p w:rsidR="0086373A" w:rsidRPr="000B639A" w:rsidRDefault="0086373A" w:rsidP="000B639A">
      <w:pPr>
        <w:jc w:val="center"/>
      </w:pPr>
      <w:r w:rsidRPr="004770AC">
        <w:rPr>
          <w:b/>
          <w:i/>
          <w:sz w:val="28"/>
          <w:szCs w:val="28"/>
        </w:rPr>
        <w:t xml:space="preserve">Учебник: </w:t>
      </w:r>
      <w:r>
        <w:rPr>
          <w:b/>
          <w:i/>
          <w:sz w:val="28"/>
          <w:szCs w:val="28"/>
        </w:rPr>
        <w:t>Кауфман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74"/>
        <w:gridCol w:w="5351"/>
        <w:gridCol w:w="729"/>
        <w:gridCol w:w="900"/>
        <w:gridCol w:w="889"/>
        <w:gridCol w:w="3408"/>
        <w:gridCol w:w="2735"/>
      </w:tblGrid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b/>
                <w:lang w:val="en-US"/>
              </w:rPr>
            </w:pPr>
            <w:r w:rsidRPr="00404E11">
              <w:rPr>
                <w:b/>
              </w:rPr>
              <w:t xml:space="preserve">№ </w:t>
            </w:r>
          </w:p>
          <w:p w:rsidR="0086373A" w:rsidRPr="00404E11" w:rsidRDefault="0086373A" w:rsidP="00404E11">
            <w:pPr>
              <w:spacing w:after="0" w:line="240" w:lineRule="auto"/>
              <w:rPr>
                <w:b/>
              </w:rPr>
            </w:pPr>
            <w:r w:rsidRPr="00404E11">
              <w:rPr>
                <w:b/>
              </w:rPr>
              <w:t>урока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b/>
              </w:rPr>
            </w:pPr>
            <w:r w:rsidRPr="00404E11">
              <w:rPr>
                <w:b/>
              </w:rPr>
              <w:t xml:space="preserve">Содержание </w:t>
            </w:r>
          </w:p>
          <w:p w:rsidR="0086373A" w:rsidRPr="00404E11" w:rsidRDefault="0086373A" w:rsidP="00404E11">
            <w:pPr>
              <w:spacing w:after="0" w:line="240" w:lineRule="auto"/>
              <w:jc w:val="center"/>
              <w:rPr>
                <w:b/>
              </w:rPr>
            </w:pPr>
            <w:r w:rsidRPr="00404E11">
              <w:rPr>
                <w:b/>
              </w:rPr>
              <w:t>(разделы, темы)</w:t>
            </w:r>
          </w:p>
          <w:p w:rsidR="0086373A" w:rsidRPr="00404E11" w:rsidRDefault="0086373A" w:rsidP="00404E11">
            <w:pPr>
              <w:spacing w:after="0" w:line="240" w:lineRule="auto"/>
              <w:rPr>
                <w:b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b/>
                <w:lang w:val="en-US"/>
              </w:rPr>
            </w:pPr>
            <w:r w:rsidRPr="00404E11">
              <w:rPr>
                <w:b/>
              </w:rPr>
              <w:t>Кол-во</w:t>
            </w:r>
          </w:p>
          <w:p w:rsidR="0086373A" w:rsidRPr="00404E11" w:rsidRDefault="0086373A" w:rsidP="00404E11">
            <w:pPr>
              <w:spacing w:after="0" w:line="240" w:lineRule="auto"/>
              <w:rPr>
                <w:b/>
              </w:rPr>
            </w:pPr>
            <w:r w:rsidRPr="00404E11">
              <w:rPr>
                <w:b/>
              </w:rPr>
              <w:t xml:space="preserve"> час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404E11">
              <w:rPr>
                <w:b/>
              </w:rPr>
              <w:t>Дата</w:t>
            </w:r>
          </w:p>
          <w:p w:rsidR="0086373A" w:rsidRPr="00404E11" w:rsidRDefault="0086373A" w:rsidP="00404E11">
            <w:pPr>
              <w:spacing w:after="0" w:line="240" w:lineRule="auto"/>
              <w:rPr>
                <w:b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b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  <w:r w:rsidRPr="00404E11">
              <w:rPr>
                <w:b/>
              </w:rPr>
              <w:t>Оборудование урока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  <w:r w:rsidRPr="00404E11">
              <w:rPr>
                <w:b/>
              </w:rPr>
              <w:t>Домашнее задание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b/>
              </w:rPr>
            </w:pPr>
            <w:r w:rsidRPr="00404E11">
              <w:rPr>
                <w:b/>
              </w:rPr>
              <w:t>По плану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b/>
              </w:rPr>
            </w:pPr>
            <w:r w:rsidRPr="00404E11">
              <w:rPr>
                <w:b/>
              </w:rPr>
              <w:t>По факту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</w:tr>
      <w:tr w:rsidR="0086373A" w:rsidRPr="00404E11" w:rsidTr="00404E11">
        <w:tc>
          <w:tcPr>
            <w:tcW w:w="0" w:type="auto"/>
            <w:gridSpan w:val="7"/>
          </w:tcPr>
          <w:p w:rsidR="0086373A" w:rsidRPr="00404E11" w:rsidRDefault="0086373A" w:rsidP="00404E11">
            <w:pPr>
              <w:tabs>
                <w:tab w:val="left" w:pos="2524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t>«Здравствуй Америка!» - 7 час</w:t>
            </w:r>
          </w:p>
          <w:p w:rsidR="0086373A" w:rsidRPr="00404E11" w:rsidRDefault="0086373A" w:rsidP="00404E11">
            <w:pPr>
              <w:spacing w:after="0" w:line="240" w:lineRule="auto"/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  1.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Добро пожаловать в Нью-Йорк!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404E11">
              <w:rPr>
                <w:sz w:val="24"/>
                <w:szCs w:val="24"/>
              </w:rPr>
              <w:t>Употребление артикля с существительными.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Магнитофон, 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В, С на стр. 8-9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  2.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Нью-Йорк, Нью-Йорк… Развитие навыков устной речи.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Магнитофон,компьютер, мульт.проектор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лексику на стр. 10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  3.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Употребление артикля с географическими названиями  и названиями  городских объектов.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В, С на стр. 16-17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  4.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Улицы и авеню.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Повторение: количественные и порядковые числительные.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Таблица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Упр. </w:t>
            </w:r>
            <w:r w:rsidRPr="00404E11">
              <w:rPr>
                <w:sz w:val="24"/>
                <w:szCs w:val="24"/>
                <w:lang w:val="en-US"/>
              </w:rPr>
              <w:t>A</w:t>
            </w:r>
            <w:r w:rsidRPr="00404E11">
              <w:rPr>
                <w:sz w:val="24"/>
                <w:szCs w:val="24"/>
              </w:rPr>
              <w:t xml:space="preserve">, </w:t>
            </w:r>
            <w:r w:rsidRPr="00404E11">
              <w:rPr>
                <w:sz w:val="24"/>
                <w:szCs w:val="24"/>
                <w:lang w:val="en-US"/>
              </w:rPr>
              <w:t>B</w:t>
            </w:r>
            <w:r w:rsidRPr="00404E11">
              <w:rPr>
                <w:sz w:val="24"/>
                <w:szCs w:val="24"/>
              </w:rPr>
              <w:t xml:space="preserve">, </w:t>
            </w:r>
            <w:r w:rsidRPr="00404E11">
              <w:rPr>
                <w:sz w:val="24"/>
                <w:szCs w:val="24"/>
                <w:lang w:val="en-US"/>
              </w:rPr>
              <w:t>C</w:t>
            </w:r>
            <w:r w:rsidRPr="00404E11">
              <w:rPr>
                <w:sz w:val="24"/>
                <w:szCs w:val="24"/>
              </w:rPr>
              <w:t xml:space="preserve">, </w:t>
            </w:r>
            <w:r w:rsidRPr="00404E11">
              <w:rPr>
                <w:sz w:val="24"/>
                <w:szCs w:val="24"/>
                <w:lang w:val="en-US"/>
              </w:rPr>
              <w:t>D</w:t>
            </w:r>
            <w:r w:rsidRPr="00404E11">
              <w:rPr>
                <w:sz w:val="24"/>
                <w:szCs w:val="24"/>
              </w:rPr>
              <w:t xml:space="preserve"> на стр. 24-25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  5.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Я верю в свободу и счастье.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Суффиксы существительных.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лексику на стр.28;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 стр. 29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  6.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Американская и  русская кухня. Развитие навыков письма.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 мульт.проектор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8 стр. 32-33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  7.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404E11">
              <w:rPr>
                <w:sz w:val="24"/>
                <w:szCs w:val="24"/>
              </w:rPr>
              <w:t>Употребление артикля с существительными.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 стр. 34-35</w:t>
            </w:r>
          </w:p>
        </w:tc>
      </w:tr>
      <w:tr w:rsidR="0086373A" w:rsidRPr="00404E11" w:rsidTr="00404E11">
        <w:tc>
          <w:tcPr>
            <w:tcW w:w="0" w:type="auto"/>
            <w:gridSpan w:val="7"/>
          </w:tcPr>
          <w:p w:rsidR="0086373A" w:rsidRPr="00404E11" w:rsidRDefault="0086373A" w:rsidP="00404E11">
            <w:pPr>
              <w:spacing w:after="0" w:line="240" w:lineRule="auto"/>
            </w:pPr>
            <w:r w:rsidRPr="00404E11">
              <w:rPr>
                <w:b/>
                <w:sz w:val="28"/>
                <w:szCs w:val="28"/>
              </w:rPr>
              <w:t xml:space="preserve">                                                                                  «Города в США: Нью-Йорк»  -  5 час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  8.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Проект «Путешествие по Нью-Йорку»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телевизор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Повторять слова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  9.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Нью-Йорк. Развитие навыков аудирования.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 стр. 44-45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10.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На полуострове Кейп-Код. Развитие навыков чтения.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лексику на стр.46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11.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 w:rsidRPr="00404E11">
              <w:rPr>
                <w:b/>
                <w:sz w:val="24"/>
                <w:szCs w:val="24"/>
              </w:rPr>
              <w:t>Лексико-грамматический тест.</w:t>
            </w:r>
          </w:p>
          <w:p w:rsidR="0086373A" w:rsidRPr="00404E11" w:rsidRDefault="0086373A" w:rsidP="00404E11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Повторять выражения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12.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Обобщающий урок по теме «Нью-Йорк». Работа над ошибками.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404E11">
              <w:rPr>
                <w:sz w:val="24"/>
                <w:szCs w:val="24"/>
              </w:rPr>
              <w:t>Мульт.проектор, компьютер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Повторить лексику.</w:t>
            </w:r>
          </w:p>
        </w:tc>
      </w:tr>
      <w:tr w:rsidR="0086373A" w:rsidRPr="00404E11" w:rsidTr="00404E11">
        <w:tc>
          <w:tcPr>
            <w:tcW w:w="0" w:type="auto"/>
            <w:gridSpan w:val="7"/>
          </w:tcPr>
          <w:p w:rsidR="0086373A" w:rsidRPr="00404E11" w:rsidRDefault="0086373A" w:rsidP="00404E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t xml:space="preserve">                                                                « Мода. Одежда.» - 7 час</w:t>
            </w:r>
          </w:p>
          <w:p w:rsidR="0086373A" w:rsidRPr="00404E11" w:rsidRDefault="0086373A" w:rsidP="00404E11">
            <w:pPr>
              <w:spacing w:after="0" w:line="240" w:lineRule="auto"/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13.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Введение лексики по теме «Модная одежда и дизайнеры».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В, С стр. 50;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лексику на стр. 47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14.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Прямая и косвенная речь. Мой любимый дизайнер.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Таблица,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графопроектор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С стр. 55;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правило на стр.51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15.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Моя любимая одежда. Развитие навыков устной речи.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 мульт.проектор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 стр. 55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16.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Молодежные группировки. Развитие навыков чтения.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 стр. 58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17.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Просьбы и приказания в косвенной речи.</w:t>
            </w:r>
            <w:r w:rsidRPr="00404E1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 стр. 62;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Выучить правило 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18.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Вопросительные предложения в косвенной речи.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правило на стр. 64-65;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 стр.67-68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19.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404E11">
              <w:rPr>
                <w:sz w:val="24"/>
                <w:szCs w:val="24"/>
              </w:rPr>
              <w:t xml:space="preserve">Подготовка к контрольной работе. </w:t>
            </w:r>
            <w:r w:rsidRPr="00404E11">
              <w:rPr>
                <w:b/>
                <w:sz w:val="24"/>
                <w:szCs w:val="24"/>
                <w:u w:val="single"/>
              </w:rPr>
              <w:t>Контрольное аудирование.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Упр. </w:t>
            </w:r>
            <w:r w:rsidRPr="00404E11">
              <w:rPr>
                <w:sz w:val="24"/>
                <w:szCs w:val="24"/>
                <w:lang w:val="en-US"/>
              </w:rPr>
              <w:t>C</w:t>
            </w:r>
            <w:r w:rsidRPr="00404E11">
              <w:rPr>
                <w:sz w:val="24"/>
                <w:szCs w:val="24"/>
              </w:rPr>
              <w:t xml:space="preserve">, </w:t>
            </w:r>
            <w:r w:rsidRPr="00404E11">
              <w:rPr>
                <w:sz w:val="24"/>
                <w:szCs w:val="24"/>
                <w:lang w:val="en-US"/>
              </w:rPr>
              <w:t>D</w:t>
            </w:r>
            <w:r w:rsidRPr="00404E11">
              <w:rPr>
                <w:sz w:val="24"/>
                <w:szCs w:val="24"/>
              </w:rPr>
              <w:t xml:space="preserve"> стр.68-69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6373A" w:rsidRPr="00404E11" w:rsidTr="00404E11">
        <w:tc>
          <w:tcPr>
            <w:tcW w:w="0" w:type="auto"/>
            <w:gridSpan w:val="7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t xml:space="preserve">                           «Открытие Америки». – 4 час</w:t>
            </w:r>
          </w:p>
          <w:p w:rsidR="0086373A" w:rsidRPr="00404E11" w:rsidRDefault="0086373A" w:rsidP="00404E11">
            <w:pPr>
              <w:spacing w:after="0" w:line="240" w:lineRule="auto"/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20.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Открытие Америки. Развитие навыков чтения.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Стр. 72-73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21.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Подготовка к контрольной работе</w:t>
            </w:r>
            <w:r w:rsidRPr="00404E11">
              <w:rPr>
                <w:b/>
                <w:sz w:val="24"/>
                <w:szCs w:val="24"/>
              </w:rPr>
              <w:t xml:space="preserve">. </w:t>
            </w:r>
            <w:r w:rsidRPr="00404E11">
              <w:rPr>
                <w:b/>
                <w:sz w:val="24"/>
                <w:szCs w:val="24"/>
                <w:u w:val="single"/>
              </w:rPr>
              <w:t>Контроль навыков  чтения.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диалог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22.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Развитие навыков диалогической речи..</w:t>
            </w:r>
            <w:r w:rsidRPr="00404E1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Упр.А, В, С стр.77-78;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23.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b/>
                <w:sz w:val="24"/>
                <w:szCs w:val="24"/>
              </w:rPr>
              <w:t xml:space="preserve">Отработка выражений. </w:t>
            </w:r>
            <w:r w:rsidRPr="00404E11">
              <w:rPr>
                <w:b/>
                <w:sz w:val="24"/>
                <w:szCs w:val="24"/>
                <w:u w:val="single"/>
              </w:rPr>
              <w:t>Контроль навыков диалогической речи.</w:t>
            </w:r>
            <w:r w:rsidRPr="00404E1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лексику на стр.80</w:t>
            </w:r>
          </w:p>
        </w:tc>
      </w:tr>
      <w:tr w:rsidR="0086373A" w:rsidRPr="00404E11" w:rsidTr="00404E11">
        <w:tc>
          <w:tcPr>
            <w:tcW w:w="0" w:type="auto"/>
            <w:gridSpan w:val="7"/>
          </w:tcPr>
          <w:p w:rsidR="0086373A" w:rsidRPr="00404E11" w:rsidRDefault="0086373A" w:rsidP="00404E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t xml:space="preserve">                                                                                              «Христофор Колумб» - 4 час</w:t>
            </w:r>
          </w:p>
          <w:p w:rsidR="0086373A" w:rsidRPr="00404E11" w:rsidRDefault="0086373A" w:rsidP="00404E11">
            <w:pPr>
              <w:spacing w:after="0" w:line="240" w:lineRule="auto"/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24.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Открытие Х. Колумба</w:t>
            </w:r>
            <w:r w:rsidRPr="00404E11">
              <w:rPr>
                <w:b/>
                <w:sz w:val="24"/>
                <w:szCs w:val="24"/>
              </w:rPr>
              <w:t>. Лексико-грамматический тест.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к/монолог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25.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Анализ теста. Развитие навыков монологической речи.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Повторить монолог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26.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04E11">
              <w:rPr>
                <w:b/>
                <w:sz w:val="24"/>
                <w:szCs w:val="24"/>
              </w:rPr>
              <w:t xml:space="preserve">Контроль навыков монологической речи.  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 27.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Обобщающий урок «Открытие Христофора  Колумба».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6373A" w:rsidRPr="00404E11" w:rsidTr="00404E11">
        <w:tc>
          <w:tcPr>
            <w:tcW w:w="0" w:type="auto"/>
            <w:gridSpan w:val="7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t>«Здоровье»  -  6 час</w:t>
            </w:r>
          </w:p>
          <w:p w:rsidR="0086373A" w:rsidRPr="00404E11" w:rsidRDefault="0086373A" w:rsidP="00404E11">
            <w:pPr>
              <w:spacing w:after="0" w:line="240" w:lineRule="auto"/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28.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Согласование времен.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Таблица,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 мульт.проектор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 стр. 85-86;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правило на стр. 81-82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29.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Что случилось с Джейн? Развитие навыков чтения.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 стр. 89-90;  стр. 86(слова)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30.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Проблемы Джейн.</w:t>
            </w:r>
            <w:r w:rsidRPr="00404E11">
              <w:rPr>
                <w:b/>
                <w:sz w:val="24"/>
                <w:szCs w:val="24"/>
              </w:rPr>
              <w:t xml:space="preserve"> Развитие навыков устной речи.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В, С стр. 90</w:t>
            </w:r>
          </w:p>
        </w:tc>
      </w:tr>
      <w:tr w:rsidR="0086373A" w:rsidRPr="006D43EB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31.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Как сжечь калории. Развитие навыков аудирования.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404E11">
              <w:rPr>
                <w:sz w:val="24"/>
                <w:szCs w:val="24"/>
              </w:rPr>
              <w:t>Упр</w:t>
            </w:r>
            <w:r w:rsidRPr="00404E11">
              <w:rPr>
                <w:sz w:val="24"/>
                <w:szCs w:val="24"/>
                <w:lang w:val="en-US"/>
              </w:rPr>
              <w:t xml:space="preserve">. A, B, C, D </w:t>
            </w:r>
            <w:r w:rsidRPr="00404E11">
              <w:rPr>
                <w:sz w:val="24"/>
                <w:szCs w:val="24"/>
              </w:rPr>
              <w:t>стр</w:t>
            </w:r>
            <w:r w:rsidRPr="00404E11">
              <w:rPr>
                <w:sz w:val="24"/>
                <w:szCs w:val="24"/>
                <w:lang w:val="en-US"/>
              </w:rPr>
              <w:t>. 92-93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32.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Употребление артикля с названиями веществ.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правила на стр.93-94;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В стр. 100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33.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Обобщающий урок по теме «Здоровье».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 мульт.проектор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6373A" w:rsidRPr="00404E11" w:rsidTr="00404E11">
        <w:tc>
          <w:tcPr>
            <w:tcW w:w="0" w:type="auto"/>
            <w:gridSpan w:val="7"/>
          </w:tcPr>
          <w:p w:rsidR="0086373A" w:rsidRPr="00404E11" w:rsidRDefault="0086373A" w:rsidP="00404E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t xml:space="preserve">                                                                                      «Правильное питание» - 5 час</w:t>
            </w:r>
          </w:p>
          <w:p w:rsidR="0086373A" w:rsidRPr="00404E11" w:rsidRDefault="0086373A" w:rsidP="00404E11">
            <w:pPr>
              <w:spacing w:after="0" w:line="240" w:lineRule="auto"/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34.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Введение лексики по теме «Здоровая пища». 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8 стр. 95-96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35.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Питание и здоровый образ жизни.</w:t>
            </w:r>
            <w:r w:rsidRPr="00404E11">
              <w:rPr>
                <w:b/>
                <w:sz w:val="24"/>
                <w:szCs w:val="24"/>
              </w:rPr>
              <w:t xml:space="preserve"> </w:t>
            </w:r>
            <w:r w:rsidRPr="00404E11">
              <w:rPr>
                <w:b/>
                <w:sz w:val="24"/>
                <w:szCs w:val="24"/>
                <w:u w:val="single"/>
              </w:rPr>
              <w:t>Контрольное чтение.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 стр. 99-100</w:t>
            </w:r>
          </w:p>
        </w:tc>
      </w:tr>
      <w:tr w:rsidR="0086373A" w:rsidRPr="006D43EB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36.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Как пользоваться медицинскими инструментами.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Глаголы, вводящие утвердительные предложения в косвенную речь.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404E11">
              <w:rPr>
                <w:sz w:val="24"/>
                <w:szCs w:val="24"/>
              </w:rPr>
              <w:t>Упр</w:t>
            </w:r>
            <w:r w:rsidRPr="00404E11">
              <w:rPr>
                <w:sz w:val="24"/>
                <w:szCs w:val="24"/>
                <w:lang w:val="en-US"/>
              </w:rPr>
              <w:t xml:space="preserve">. A, B, C, D </w:t>
            </w:r>
            <w:r w:rsidRPr="00404E11">
              <w:rPr>
                <w:sz w:val="24"/>
                <w:szCs w:val="24"/>
              </w:rPr>
              <w:t>стр</w:t>
            </w:r>
            <w:r w:rsidRPr="00404E11">
              <w:rPr>
                <w:sz w:val="24"/>
                <w:szCs w:val="24"/>
                <w:lang w:val="en-US"/>
              </w:rPr>
              <w:t>. 106-107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37.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Обобщающий урок по теме «Правильное питание».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Мульт.проектор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Повторение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 38.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b/>
                <w:sz w:val="24"/>
                <w:szCs w:val="24"/>
              </w:rPr>
              <w:t xml:space="preserve">Подготовка к контрольной работе. </w:t>
            </w:r>
            <w:r w:rsidRPr="00404E11">
              <w:rPr>
                <w:b/>
                <w:sz w:val="24"/>
                <w:szCs w:val="24"/>
                <w:u w:val="single"/>
              </w:rPr>
              <w:t>Контрольное аудирование.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6373A" w:rsidRPr="00404E11" w:rsidTr="00404E11">
        <w:tc>
          <w:tcPr>
            <w:tcW w:w="0" w:type="auto"/>
            <w:gridSpan w:val="7"/>
          </w:tcPr>
          <w:p w:rsidR="0086373A" w:rsidRPr="00404E11" w:rsidRDefault="0086373A" w:rsidP="00404E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t xml:space="preserve">                                               «Знаменитые люди в США»  -  7 час</w:t>
            </w:r>
          </w:p>
          <w:p w:rsidR="0086373A" w:rsidRPr="00404E11" w:rsidRDefault="0086373A" w:rsidP="00404E11">
            <w:pPr>
              <w:spacing w:after="0" w:line="240" w:lineRule="auto"/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39.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Жизнь и деятельность Дж.  Вашингтона.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Развитие навыков устной речи.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Мульт.проектор, таблица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Повторить лексику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40.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Дж.  Вашингтон-первый президент США.</w:t>
            </w:r>
          </w:p>
          <w:p w:rsidR="0086373A" w:rsidRPr="00404E11" w:rsidRDefault="0086373A" w:rsidP="00404E11">
            <w:pPr>
              <w:spacing w:after="0" w:line="24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404E11">
              <w:rPr>
                <w:b/>
                <w:sz w:val="24"/>
                <w:szCs w:val="24"/>
                <w:u w:val="single"/>
              </w:rPr>
              <w:t>Контрольный монолог.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Мультпроектор, таблица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монолог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41.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Жизнь и деятельность Т. Джефферсона.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В, С с. 114;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42.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b/>
                <w:sz w:val="24"/>
                <w:szCs w:val="24"/>
                <w:u w:val="single"/>
                <w:lang w:val="en-US"/>
              </w:rPr>
            </w:pPr>
            <w:r w:rsidRPr="00404E11">
              <w:rPr>
                <w:b/>
                <w:sz w:val="24"/>
                <w:szCs w:val="24"/>
                <w:u w:val="single"/>
              </w:rPr>
              <w:t>Контрольный диалог.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Повторить монолог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43.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Декларация  Независимости. Развитие навыков письма.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лексику на стр.115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44.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 w:rsidRPr="00404E11">
              <w:rPr>
                <w:b/>
                <w:sz w:val="24"/>
                <w:szCs w:val="24"/>
              </w:rPr>
              <w:t>Лексико-грамматический тест.</w:t>
            </w:r>
          </w:p>
          <w:p w:rsidR="0086373A" w:rsidRPr="00404E11" w:rsidRDefault="0086373A" w:rsidP="00404E11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Повторить правила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45.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Анализ теста. Обобщающий урок «Знаменитые люди в США».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Повторение</w:t>
            </w:r>
          </w:p>
        </w:tc>
      </w:tr>
      <w:tr w:rsidR="0086373A" w:rsidRPr="00404E11" w:rsidTr="00404E11">
        <w:tc>
          <w:tcPr>
            <w:tcW w:w="0" w:type="auto"/>
            <w:gridSpan w:val="7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t>«Родители и дети» - 3 час</w:t>
            </w:r>
          </w:p>
          <w:p w:rsidR="0086373A" w:rsidRPr="00404E11" w:rsidRDefault="0086373A" w:rsidP="00404E11">
            <w:pPr>
              <w:spacing w:after="0" w:line="240" w:lineRule="auto"/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46.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Родители и их дети. Сложное дополнение.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Таблица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лексику и правило на стр. 116-117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47.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Однажды они будут гордиться мною. Развитие навыков чтения.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В, С на стр. 119-120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48.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Сложное дополнение после глаголов.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5 стр. 122</w:t>
            </w:r>
          </w:p>
        </w:tc>
      </w:tr>
      <w:tr w:rsidR="0086373A" w:rsidRPr="00404E11" w:rsidTr="00404E11">
        <w:tc>
          <w:tcPr>
            <w:tcW w:w="0" w:type="auto"/>
            <w:gridSpan w:val="7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t>«Взаимоотношения со взрослыми» - 7 час</w:t>
            </w:r>
          </w:p>
          <w:p w:rsidR="0086373A" w:rsidRPr="00404E11" w:rsidRDefault="0086373A" w:rsidP="00404E11">
            <w:pPr>
              <w:spacing w:after="0" w:line="240" w:lineRule="auto"/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49.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Что хотят родители?</w:t>
            </w:r>
            <w:r w:rsidRPr="00404E11">
              <w:rPr>
                <w:b/>
                <w:sz w:val="24"/>
                <w:szCs w:val="24"/>
              </w:rPr>
              <w:t xml:space="preserve"> </w:t>
            </w:r>
            <w:r w:rsidRPr="00404E11">
              <w:rPr>
                <w:sz w:val="24"/>
                <w:szCs w:val="24"/>
              </w:rPr>
              <w:t>Развитие навыков  чтения.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Упр. </w:t>
            </w:r>
            <w:r w:rsidRPr="00404E11">
              <w:rPr>
                <w:sz w:val="24"/>
                <w:szCs w:val="24"/>
                <w:lang w:val="en-US"/>
              </w:rPr>
              <w:t>A</w:t>
            </w:r>
            <w:r w:rsidRPr="00404E11">
              <w:rPr>
                <w:sz w:val="24"/>
                <w:szCs w:val="24"/>
              </w:rPr>
              <w:t xml:space="preserve">, </w:t>
            </w:r>
            <w:r w:rsidRPr="00404E11">
              <w:rPr>
                <w:sz w:val="24"/>
                <w:szCs w:val="24"/>
                <w:lang w:val="en-US"/>
              </w:rPr>
              <w:t>B</w:t>
            </w:r>
            <w:r w:rsidRPr="00404E11">
              <w:rPr>
                <w:sz w:val="24"/>
                <w:szCs w:val="24"/>
              </w:rPr>
              <w:t xml:space="preserve">, </w:t>
            </w:r>
            <w:r w:rsidRPr="00404E11">
              <w:rPr>
                <w:sz w:val="24"/>
                <w:szCs w:val="24"/>
                <w:lang w:val="en-US"/>
              </w:rPr>
              <w:t>C</w:t>
            </w:r>
            <w:r w:rsidRPr="00404E11">
              <w:rPr>
                <w:sz w:val="24"/>
                <w:szCs w:val="24"/>
              </w:rPr>
              <w:t xml:space="preserve">, </w:t>
            </w:r>
            <w:r w:rsidRPr="00404E11">
              <w:rPr>
                <w:sz w:val="24"/>
                <w:szCs w:val="24"/>
                <w:lang w:val="en-US"/>
              </w:rPr>
              <w:t>D</w:t>
            </w:r>
            <w:r w:rsidRPr="00404E11">
              <w:rPr>
                <w:sz w:val="24"/>
                <w:szCs w:val="24"/>
              </w:rPr>
              <w:t xml:space="preserve"> на стр.125-126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50.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Какими хотят видеть родители своих детей..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Таблица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упр. 9 стр. 124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51.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Ваши родители понимают вас? Развитие навыков устной речи.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Магнитофон,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 мутьт.проектор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 стр.133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52.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Проблемы во взаимоотношениях со взрослыми.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В, С стр.134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53.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Проблемы с родителями. Битва при Геттисберге.</w:t>
            </w:r>
            <w:r w:rsidRPr="00404E11">
              <w:rPr>
                <w:b/>
                <w:sz w:val="24"/>
                <w:szCs w:val="24"/>
              </w:rPr>
              <w:t xml:space="preserve"> </w:t>
            </w:r>
          </w:p>
          <w:p w:rsidR="0086373A" w:rsidRPr="00404E11" w:rsidRDefault="0086373A" w:rsidP="00404E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 стр.138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54.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Решение проблем с детьми. Гражданская война в Америке.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плакат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монолог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55.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Обобщающий урок по теме «Взаимоотношения со взрослыми».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404E11">
              <w:rPr>
                <w:sz w:val="24"/>
                <w:szCs w:val="24"/>
              </w:rPr>
              <w:t>Компьютер, мультпроектор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Повторить лексику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  <w:gridSpan w:val="6"/>
          </w:tcPr>
          <w:p w:rsidR="0086373A" w:rsidRPr="00404E11" w:rsidRDefault="0086373A" w:rsidP="006D43E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</w:t>
            </w:r>
            <w:r w:rsidRPr="00404E11">
              <w:rPr>
                <w:b/>
                <w:sz w:val="28"/>
                <w:szCs w:val="28"/>
              </w:rPr>
              <w:t xml:space="preserve"> «Вашингтон» - 6 час</w:t>
            </w:r>
          </w:p>
          <w:p w:rsidR="0086373A" w:rsidRPr="00404E11" w:rsidRDefault="0086373A" w:rsidP="00404E11">
            <w:pPr>
              <w:spacing w:after="0" w:line="240" w:lineRule="auto"/>
            </w:pPr>
          </w:p>
        </w:tc>
      </w:tr>
      <w:tr w:rsidR="0086373A" w:rsidRPr="00404E11" w:rsidTr="00404E11">
        <w:tc>
          <w:tcPr>
            <w:tcW w:w="0" w:type="auto"/>
            <w:tcBorders>
              <w:top w:val="nil"/>
            </w:tcBorders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56.</w:t>
            </w:r>
          </w:p>
        </w:tc>
        <w:tc>
          <w:tcPr>
            <w:tcW w:w="0" w:type="auto"/>
          </w:tcPr>
          <w:p w:rsidR="0086373A" w:rsidRPr="006D43EB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Добро пожаловать в Вашингтон!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  <w:tcBorders>
              <w:top w:val="nil"/>
            </w:tcBorders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Стр.141-142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57.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Достопримечательности Вашингтона.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 мульт.проектор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 стр. 144-145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58.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Путешествие по Вашингтону. Развитие навыков устной речи..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 телевизор, карта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В стр. 145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59.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Урок-конференция «Вашингтон-Москва».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 мультпроектор, карта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Повторение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60.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b/>
                <w:sz w:val="24"/>
                <w:szCs w:val="24"/>
              </w:rPr>
              <w:t>Лексико-грамматический тест.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лексику на стр. 145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61.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Обобщающий урок по теме «Вашингтон».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Повторить лексику</w:t>
            </w:r>
          </w:p>
        </w:tc>
      </w:tr>
      <w:tr w:rsidR="0086373A" w:rsidRPr="00404E11" w:rsidTr="00404E11">
        <w:tc>
          <w:tcPr>
            <w:tcW w:w="0" w:type="auto"/>
            <w:gridSpan w:val="7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t>«Лос-Анджелес» - 7 час</w:t>
            </w:r>
          </w:p>
          <w:p w:rsidR="0086373A" w:rsidRPr="00404E11" w:rsidRDefault="0086373A" w:rsidP="00404E11">
            <w:pPr>
              <w:spacing w:after="0" w:line="240" w:lineRule="auto"/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62.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Добро пожаловать в Лос-Анджелес!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 мульт.проектор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В, С 153-154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63.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Достопримечательности Лос-Анджелеса.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 мульт.проектор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Монолог о Лос-Анджелесе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64.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Путешествие по Лос-Анджелесу. Развитие навыков чтения.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 мульт.проектор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Повторить монолог о Лос-Анджелесе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65.</w:t>
            </w:r>
          </w:p>
        </w:tc>
        <w:tc>
          <w:tcPr>
            <w:tcW w:w="0" w:type="auto"/>
          </w:tcPr>
          <w:p w:rsidR="0086373A" w:rsidRPr="006D43EB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Популярные американские фильмы.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 телевизор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Стр. 161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65.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Популярные американские  актеры.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</w:t>
            </w:r>
            <w:r w:rsidRPr="00404E11">
              <w:rPr>
                <w:sz w:val="24"/>
                <w:szCs w:val="24"/>
              </w:rPr>
              <w:t xml:space="preserve">А, В, С, </w:t>
            </w:r>
            <w:r w:rsidRPr="00404E11">
              <w:rPr>
                <w:sz w:val="24"/>
                <w:szCs w:val="24"/>
                <w:lang w:val="en-US"/>
              </w:rPr>
              <w:t>D</w:t>
            </w:r>
            <w:r w:rsidRPr="00404E11">
              <w:rPr>
                <w:sz w:val="24"/>
                <w:szCs w:val="24"/>
              </w:rPr>
              <w:t>стр.159-160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67.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Фильмы в России.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Упр. </w:t>
            </w:r>
            <w:r w:rsidRPr="00404E11">
              <w:rPr>
                <w:sz w:val="24"/>
                <w:szCs w:val="24"/>
                <w:lang w:val="en-US"/>
              </w:rPr>
              <w:t>D</w:t>
            </w:r>
            <w:r w:rsidRPr="00404E11">
              <w:rPr>
                <w:sz w:val="24"/>
                <w:szCs w:val="24"/>
              </w:rPr>
              <w:t xml:space="preserve"> стр. 160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68.</w:t>
            </w:r>
          </w:p>
        </w:tc>
        <w:tc>
          <w:tcPr>
            <w:tcW w:w="0" w:type="auto"/>
          </w:tcPr>
          <w:p w:rsidR="0086373A" w:rsidRPr="006D43EB" w:rsidRDefault="0086373A" w:rsidP="00404E11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404E11">
              <w:rPr>
                <w:sz w:val="24"/>
                <w:szCs w:val="24"/>
              </w:rPr>
              <w:t>Подготовка к контрольной работе</w:t>
            </w:r>
            <w:r w:rsidRPr="00404E11">
              <w:rPr>
                <w:b/>
                <w:sz w:val="24"/>
                <w:szCs w:val="24"/>
              </w:rPr>
              <w:t xml:space="preserve">. </w:t>
            </w:r>
            <w:r w:rsidRPr="00404E11">
              <w:rPr>
                <w:b/>
                <w:sz w:val="24"/>
                <w:szCs w:val="24"/>
                <w:u w:val="single"/>
              </w:rPr>
              <w:t>Контрольное чтение.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Повт. слова</w:t>
            </w:r>
          </w:p>
        </w:tc>
      </w:tr>
      <w:tr w:rsidR="0086373A" w:rsidRPr="00404E11" w:rsidTr="00404E11">
        <w:tc>
          <w:tcPr>
            <w:tcW w:w="0" w:type="auto"/>
            <w:gridSpan w:val="7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t>«Знаменитости Голливуда» - 7 час</w:t>
            </w:r>
          </w:p>
          <w:p w:rsidR="0086373A" w:rsidRPr="00404E11" w:rsidRDefault="0086373A" w:rsidP="00404E11">
            <w:pPr>
              <w:spacing w:after="0" w:line="240" w:lineRule="auto"/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69.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Путешествие по Голливуду.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 стр. 164-165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70.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Секрет успеха. Развитие навыков аудирования.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 стр. 168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71.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Книги о Гарри Поттере.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 мульт.проектор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Проект  о любимом фильме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72.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Проект «Мой любимый фильм»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 мульт.проектор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Стр. 175-176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73.</w:t>
            </w:r>
          </w:p>
        </w:tc>
        <w:tc>
          <w:tcPr>
            <w:tcW w:w="0" w:type="auto"/>
          </w:tcPr>
          <w:p w:rsidR="0086373A" w:rsidRPr="006D43EB" w:rsidRDefault="0086373A" w:rsidP="00404E11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404E11">
              <w:rPr>
                <w:sz w:val="24"/>
                <w:szCs w:val="24"/>
              </w:rPr>
              <w:t>Подготовка к контрольной работе</w:t>
            </w:r>
            <w:r w:rsidRPr="00404E11">
              <w:rPr>
                <w:b/>
                <w:sz w:val="24"/>
                <w:szCs w:val="24"/>
              </w:rPr>
              <w:t xml:space="preserve">. </w:t>
            </w:r>
            <w:r w:rsidRPr="00404E11">
              <w:rPr>
                <w:b/>
                <w:sz w:val="24"/>
                <w:szCs w:val="24"/>
                <w:u w:val="single"/>
              </w:rPr>
              <w:t>Контрольное аудирование.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Стр. 181 (1)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74.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Обобщающий урок по теме «Знаменитости Голливуда».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 мульт.проектор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Стр. 181 (2)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75.</w:t>
            </w:r>
          </w:p>
        </w:tc>
        <w:tc>
          <w:tcPr>
            <w:tcW w:w="0" w:type="auto"/>
          </w:tcPr>
          <w:p w:rsidR="0086373A" w:rsidRPr="006D43EB" w:rsidRDefault="0086373A" w:rsidP="00404E11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404E11">
              <w:rPr>
                <w:sz w:val="24"/>
                <w:szCs w:val="24"/>
              </w:rPr>
              <w:t>Отработка лексики.</w:t>
            </w:r>
            <w:r w:rsidRPr="00404E11">
              <w:rPr>
                <w:b/>
                <w:sz w:val="24"/>
                <w:szCs w:val="24"/>
                <w:u w:val="single"/>
              </w:rPr>
              <w:t xml:space="preserve"> Контрольный монолог.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6373A" w:rsidRPr="00404E11" w:rsidTr="00404E11">
        <w:tc>
          <w:tcPr>
            <w:tcW w:w="0" w:type="auto"/>
            <w:gridSpan w:val="7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t>«Символика Америки» - 4 час</w:t>
            </w:r>
          </w:p>
          <w:p w:rsidR="0086373A" w:rsidRPr="00404E11" w:rsidRDefault="0086373A" w:rsidP="00404E11">
            <w:pPr>
              <w:spacing w:after="0" w:line="240" w:lineRule="auto"/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76.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История об американском флаге. Развитие навыков письма.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карта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 стр.180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77.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Современная американская символика.</w:t>
            </w:r>
            <w:r w:rsidRPr="00404E11">
              <w:rPr>
                <w:b/>
                <w:sz w:val="24"/>
                <w:szCs w:val="24"/>
              </w:rPr>
              <w:t xml:space="preserve"> Лексико-грамматический тест.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 мульт.проектор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лексику на стр.181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78.</w:t>
            </w:r>
          </w:p>
        </w:tc>
        <w:tc>
          <w:tcPr>
            <w:tcW w:w="0" w:type="auto"/>
          </w:tcPr>
          <w:p w:rsidR="0086373A" w:rsidRPr="006D43EB" w:rsidRDefault="0086373A" w:rsidP="00404E11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404E11">
              <w:rPr>
                <w:sz w:val="24"/>
                <w:szCs w:val="24"/>
              </w:rPr>
              <w:t>Герб Америки</w:t>
            </w:r>
            <w:r w:rsidRPr="00404E11">
              <w:rPr>
                <w:b/>
                <w:sz w:val="24"/>
                <w:szCs w:val="24"/>
              </w:rPr>
              <w:t xml:space="preserve">. </w:t>
            </w:r>
            <w:r w:rsidRPr="00404E11">
              <w:rPr>
                <w:b/>
                <w:sz w:val="24"/>
                <w:szCs w:val="24"/>
                <w:u w:val="single"/>
              </w:rPr>
              <w:t>Контрольный диалог.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Повторить к/диалог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79.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Штаты в США.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Повторить лексику</w:t>
            </w:r>
          </w:p>
        </w:tc>
      </w:tr>
      <w:tr w:rsidR="0086373A" w:rsidRPr="00404E11" w:rsidTr="00404E11">
        <w:tc>
          <w:tcPr>
            <w:tcW w:w="0" w:type="auto"/>
            <w:gridSpan w:val="7"/>
          </w:tcPr>
          <w:p w:rsidR="0086373A" w:rsidRPr="00404E11" w:rsidRDefault="0086373A" w:rsidP="00404E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t xml:space="preserve">                                                                               «Летняя занятость подростков» - 3час</w:t>
            </w:r>
          </w:p>
          <w:p w:rsidR="0086373A" w:rsidRPr="00404E11" w:rsidRDefault="0086373A" w:rsidP="00404E11">
            <w:pPr>
              <w:spacing w:after="0" w:line="240" w:lineRule="auto"/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80.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Анализ теста. Летний отдых подростков.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Слова учить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81.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Придаточные предложения времени и условия.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Таблица, графопроектор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6 стр.184-185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82.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Занятость подростков летом.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В, С стр. 185-186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  <w:gridSpan w:val="6"/>
          </w:tcPr>
          <w:p w:rsidR="0086373A" w:rsidRPr="00404E11" w:rsidRDefault="0086373A" w:rsidP="00404E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t xml:space="preserve">                                                                          «Многообразие профессий для подростков</w:t>
            </w:r>
            <w:r w:rsidRPr="00404E11">
              <w:rPr>
                <w:sz w:val="28"/>
                <w:szCs w:val="28"/>
              </w:rPr>
              <w:t xml:space="preserve">» </w:t>
            </w:r>
            <w:r w:rsidRPr="00404E11">
              <w:rPr>
                <w:b/>
                <w:sz w:val="28"/>
                <w:szCs w:val="28"/>
              </w:rPr>
              <w:t>- 7 час</w:t>
            </w:r>
          </w:p>
          <w:p w:rsidR="0086373A" w:rsidRPr="00404E11" w:rsidRDefault="0086373A" w:rsidP="00404E11">
            <w:pPr>
              <w:spacing w:after="0" w:line="240" w:lineRule="auto"/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83.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Работа летом. Сослагательное наклонение - 2 тип условных предложений.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Таблица, компьютер, мульт.проектор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4, 7 стр.188-191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84.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Работа летом для подростков в США и России.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В, С стр.193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85.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Многообразие профессий для подростков в США. 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404E11">
              <w:rPr>
                <w:sz w:val="24"/>
                <w:szCs w:val="24"/>
              </w:rPr>
              <w:t>компьютер, мульт.проектор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Повторять слова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86.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Разнообразие профессий. Развитие навыков устной речи.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упр. 2 стр. 194;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Стр. 196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87.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Работа для Вас.. Развитие навыков чтения.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 мульт.проектор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В, С стр. 198-199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88.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Калейдоскоп профессий в России и  США.</w:t>
            </w:r>
            <w:r w:rsidRPr="00404E11">
              <w:rPr>
                <w:b/>
                <w:sz w:val="24"/>
                <w:szCs w:val="24"/>
              </w:rPr>
              <w:t xml:space="preserve"> </w:t>
            </w:r>
            <w:r w:rsidRPr="00404E11">
              <w:rPr>
                <w:b/>
                <w:sz w:val="24"/>
                <w:szCs w:val="24"/>
                <w:u w:val="single"/>
              </w:rPr>
              <w:t>Контрольное чтение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Подготовить презентацию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89.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Презентация по теме «Профессии  для подростков».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 мульт.проектор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Повторять слова</w:t>
            </w:r>
          </w:p>
        </w:tc>
      </w:tr>
      <w:tr w:rsidR="0086373A" w:rsidRPr="00404E11" w:rsidTr="00404E11">
        <w:tc>
          <w:tcPr>
            <w:tcW w:w="0" w:type="auto"/>
            <w:gridSpan w:val="7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t>«Ваши планы на лето» - 7час</w:t>
            </w:r>
          </w:p>
          <w:p w:rsidR="0086373A" w:rsidRPr="00404E11" w:rsidRDefault="0086373A" w:rsidP="00404E11">
            <w:pPr>
              <w:spacing w:after="0" w:line="240" w:lineRule="auto"/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90.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Обобщающий урок по теме «Многообразие профессий для подростков».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Повторять правила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91.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Планирование летних каникул. 3 тип условных предложений.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Таблица, графопроектор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А, В стр. 202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92.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Национальный парк Калифорнии. Развитие навыков аудирования.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монолог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93.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Отдых и работа летом.</w:t>
            </w:r>
            <w:r w:rsidRPr="00404E11">
              <w:rPr>
                <w:b/>
                <w:sz w:val="24"/>
                <w:szCs w:val="24"/>
              </w:rPr>
              <w:t xml:space="preserve"> Лексико-грамматический тест.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Повторить правила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94.</w:t>
            </w:r>
          </w:p>
        </w:tc>
        <w:tc>
          <w:tcPr>
            <w:tcW w:w="0" w:type="auto"/>
          </w:tcPr>
          <w:p w:rsidR="0086373A" w:rsidRPr="006D43EB" w:rsidRDefault="0086373A" w:rsidP="00404E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Анализ теста. Как правильно организовать отдых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Повторить лексику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95.</w:t>
            </w:r>
          </w:p>
        </w:tc>
        <w:tc>
          <w:tcPr>
            <w:tcW w:w="0" w:type="auto"/>
          </w:tcPr>
          <w:p w:rsidR="0086373A" w:rsidRPr="006D43EB" w:rsidRDefault="0086373A" w:rsidP="00404E11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404E11">
              <w:rPr>
                <w:sz w:val="24"/>
                <w:szCs w:val="24"/>
              </w:rPr>
              <w:t>Подготовка к контрольной работе.</w:t>
            </w:r>
            <w:r w:rsidRPr="00404E11">
              <w:rPr>
                <w:b/>
                <w:sz w:val="24"/>
                <w:szCs w:val="24"/>
              </w:rPr>
              <w:t xml:space="preserve"> </w:t>
            </w:r>
            <w:r w:rsidRPr="00404E11">
              <w:rPr>
                <w:b/>
                <w:sz w:val="24"/>
                <w:szCs w:val="24"/>
                <w:u w:val="single"/>
              </w:rPr>
              <w:t>Контрольное аудирование.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 мульт.проектор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Повторить грамматику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96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Обобщающий урок по теме «Ваши планы на лето».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6373A" w:rsidRPr="00404E11" w:rsidTr="00404E11">
        <w:tc>
          <w:tcPr>
            <w:tcW w:w="0" w:type="auto"/>
            <w:gridSpan w:val="7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04E11">
              <w:rPr>
                <w:b/>
                <w:sz w:val="28"/>
                <w:szCs w:val="28"/>
              </w:rPr>
              <w:t>Памятники истории в США – 6 час</w:t>
            </w:r>
          </w:p>
          <w:p w:rsidR="0086373A" w:rsidRPr="00404E11" w:rsidRDefault="0086373A" w:rsidP="00404E11">
            <w:pPr>
              <w:spacing w:after="0" w:line="240" w:lineRule="auto"/>
            </w:pP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97.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 xml:space="preserve"> Сокровище горы Рашмор.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Развитие монологической речи.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 стр. 205</w:t>
            </w:r>
          </w:p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Упр. А стр.208-209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98.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b/>
                <w:sz w:val="24"/>
                <w:szCs w:val="24"/>
              </w:rPr>
              <w:t xml:space="preserve">Контрольный монолог </w:t>
            </w:r>
            <w:r w:rsidRPr="00404E11">
              <w:rPr>
                <w:sz w:val="24"/>
                <w:szCs w:val="24"/>
              </w:rPr>
              <w:t>«Памятники истории в США»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Стр. 206-207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99.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Гора Крейзи Хос.. Развитие диалогической речи.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магнитофон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Выучить диалог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100.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Отработка выражений</w:t>
            </w:r>
            <w:r w:rsidRPr="00404E11">
              <w:rPr>
                <w:b/>
                <w:sz w:val="24"/>
                <w:szCs w:val="24"/>
              </w:rPr>
              <w:t xml:space="preserve">. </w:t>
            </w:r>
            <w:r w:rsidRPr="00404E11">
              <w:rPr>
                <w:b/>
                <w:sz w:val="24"/>
                <w:szCs w:val="24"/>
                <w:u w:val="single"/>
              </w:rPr>
              <w:t>Контрольный диалог.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Подготовить презентацию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101.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Презентация по теме «Памятники истории в США».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Компьютер, мульт.проектор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Повторить лексику</w:t>
            </w:r>
          </w:p>
        </w:tc>
      </w:tr>
      <w:tr w:rsidR="0086373A" w:rsidRPr="00404E11" w:rsidTr="00404E11"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102.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Обобщающий урок по теме «Памятники истории в США».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6373A" w:rsidRPr="00404E11" w:rsidRDefault="0086373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86373A" w:rsidRDefault="0086373A"/>
    <w:sectPr w:rsidR="0086373A" w:rsidSect="0072494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0CB0"/>
    <w:rsid w:val="000B639A"/>
    <w:rsid w:val="00202572"/>
    <w:rsid w:val="00260CB0"/>
    <w:rsid w:val="00404E11"/>
    <w:rsid w:val="004770AC"/>
    <w:rsid w:val="00514FF4"/>
    <w:rsid w:val="006D4316"/>
    <w:rsid w:val="006D43EB"/>
    <w:rsid w:val="0072494A"/>
    <w:rsid w:val="007654CE"/>
    <w:rsid w:val="0086373A"/>
    <w:rsid w:val="009E5D00"/>
    <w:rsid w:val="00A142FF"/>
    <w:rsid w:val="00A771AD"/>
    <w:rsid w:val="00AF7A82"/>
    <w:rsid w:val="00D06257"/>
    <w:rsid w:val="00E93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2F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60CB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414</TotalTime>
  <Pages>8</Pages>
  <Words>1632</Words>
  <Characters>9304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А.С</dc:creator>
  <cp:keywords/>
  <dc:description/>
  <cp:lastModifiedBy>*</cp:lastModifiedBy>
  <cp:revision>4</cp:revision>
  <cp:lastPrinted>2010-09-09T19:01:00Z</cp:lastPrinted>
  <dcterms:created xsi:type="dcterms:W3CDTF">2006-12-31T22:19:00Z</dcterms:created>
  <dcterms:modified xsi:type="dcterms:W3CDTF">2010-09-09T19:02:00Z</dcterms:modified>
</cp:coreProperties>
</file>